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B0943" w:rsidRPr="00FB0943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B0943" w:rsidRPr="00BA7431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Ποντίκι ηλεκτρονικού υπολογιστή</w:t>
            </w:r>
            <w:r w:rsidRPr="005408C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408CE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30237410-6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5408CE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Ποντίκια ηλεκτρονικών υπολογιστών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FB0943" w:rsidRPr="008D329F" w:rsidTr="00A62163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B0943" w:rsidRPr="008D329F" w:rsidTr="00A62163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B0943" w:rsidRPr="008D329F" w:rsidTr="00A62163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B0943" w:rsidRPr="00401324" w:rsidTr="00A62163">
        <w:trPr>
          <w:trHeight w:hRule="exact" w:val="51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43" w:rsidRPr="005408CE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132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Ποντίκι ηλεκτρονικού υπολογιστή, χρώματος μαύρο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B0943" w:rsidRPr="00401324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FB0943" w:rsidRPr="00401324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8D329F" w:rsidTr="00A62163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943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43" w:rsidRPr="00556074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Αισθητήρα </w:t>
            </w:r>
            <w:proofErr w:type="spellStart"/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Optical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B0943" w:rsidRPr="007D584D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556074" w:rsidRDefault="00FB0943" w:rsidP="00A6216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Ανάλυση κίνησης: 1000 </w:t>
            </w:r>
            <w:proofErr w:type="spellStart"/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dpi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556074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Αριθμός κουμπιών: 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8D329F" w:rsidTr="00A62163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556074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Ενσύρματη σύνδεση με USB, με μήκος καλωδίου τουλάχιστον 1,5 μέτρο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5408CE" w:rsidTr="00A62163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5408CE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Σχεδιασμός για χρήση και με τα δύο χέρια (για δεξιόχειρες και αριστερόχειρες)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Εγγύηση: ≥ 2 ετών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B0943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B0943" w:rsidRPr="00FA7FA0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B0943" w:rsidRPr="008D329F" w:rsidRDefault="00FB0943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33"/>
    <w:rsid w:val="009C0A33"/>
    <w:rsid w:val="00EC68F7"/>
    <w:rsid w:val="00FB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A04A5A-726D-4BC1-99A9-F97D5A3E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94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1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2025-10-30T12:30:00Z</dcterms:created>
  <dcterms:modified xsi:type="dcterms:W3CDTF">2025-10-30T12:30:00Z</dcterms:modified>
</cp:coreProperties>
</file>